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30" w:rsidRPr="00F7661A" w:rsidRDefault="00361630" w:rsidP="003B563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Pr="00F7661A" w:rsidRDefault="00361630" w:rsidP="003B563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61630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(первой </w:t>
      </w:r>
      <w:r w:rsidRPr="00F7661A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№3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информации избирательной комиссии Петровского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«Об итогах выборов депутатов Совета депутатов Петровского сельсовета пятого созыва.»»</w:t>
      </w:r>
    </w:p>
    <w:p w:rsidR="00361630" w:rsidRDefault="00361630" w:rsidP="003B5633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п.2.2 ст.2 Регламента Совета Депутатов Петровского сельсовета Ордынского района Новосибирской области. Совет депутатов Петровского сельсовета</w:t>
      </w:r>
      <w:r w:rsidRPr="00546F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361630" w:rsidRDefault="00361630" w:rsidP="003B56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61630" w:rsidRDefault="00361630" w:rsidP="003B5633">
      <w:pPr>
        <w:pStyle w:val="BodyText3"/>
        <w:numPr>
          <w:ilvl w:val="0"/>
          <w:numId w:val="3"/>
        </w:numPr>
        <w:tabs>
          <w:tab w:val="clear" w:pos="735"/>
          <w:tab w:val="num" w:pos="54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избирательной комиссии Петровского сельсовета 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принять к сведению.</w:t>
      </w:r>
    </w:p>
    <w:p w:rsidR="00361630" w:rsidRDefault="00361630" w:rsidP="003B5633">
      <w:pPr>
        <w:pStyle w:val="BodyText3"/>
        <w:numPr>
          <w:ilvl w:val="0"/>
          <w:numId w:val="3"/>
        </w:numPr>
        <w:tabs>
          <w:tab w:val="clear" w:pos="735"/>
          <w:tab w:val="num" w:pos="54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законную силу с момента его принятия.</w:t>
      </w:r>
    </w:p>
    <w:p w:rsidR="00361630" w:rsidRDefault="00361630" w:rsidP="003B5633">
      <w:pPr>
        <w:pStyle w:val="BodyText3"/>
        <w:spacing w:after="0"/>
        <w:jc w:val="both"/>
        <w:rPr>
          <w:sz w:val="28"/>
          <w:szCs w:val="28"/>
        </w:rPr>
      </w:pPr>
    </w:p>
    <w:p w:rsidR="00361630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2932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 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</w:t>
      </w:r>
    </w:p>
    <w:p w:rsidR="00361630" w:rsidRPr="00F7661A" w:rsidRDefault="00361630" w:rsidP="002932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Г.В.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3B5633"/>
    <w:p w:rsidR="00361630" w:rsidRDefault="00361630" w:rsidP="003B5633"/>
    <w:p w:rsidR="00361630" w:rsidRDefault="00361630" w:rsidP="003B5633"/>
    <w:p w:rsidR="00361630" w:rsidRDefault="00361630" w:rsidP="003B5633"/>
    <w:p w:rsidR="00361630" w:rsidRDefault="00361630" w:rsidP="003B5633"/>
    <w:p w:rsidR="00361630" w:rsidRDefault="00361630" w:rsidP="003B5633"/>
    <w:p w:rsidR="00361630" w:rsidRDefault="00361630" w:rsidP="003B5633"/>
    <w:p w:rsidR="00361630" w:rsidRPr="003B5633" w:rsidRDefault="00361630" w:rsidP="003B5633"/>
    <w:sectPr w:rsidR="00361630" w:rsidRPr="003B5633" w:rsidSect="003B563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9401A"/>
    <w:multiLevelType w:val="hybridMultilevel"/>
    <w:tmpl w:val="E616762E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12135"/>
    <w:rsid w:val="00016676"/>
    <w:rsid w:val="000355A4"/>
    <w:rsid w:val="00050E56"/>
    <w:rsid w:val="000A046A"/>
    <w:rsid w:val="00106C6B"/>
    <w:rsid w:val="00151919"/>
    <w:rsid w:val="001533F4"/>
    <w:rsid w:val="001D3315"/>
    <w:rsid w:val="00201F7C"/>
    <w:rsid w:val="002224E0"/>
    <w:rsid w:val="00233D71"/>
    <w:rsid w:val="00293243"/>
    <w:rsid w:val="002F529F"/>
    <w:rsid w:val="00360BF0"/>
    <w:rsid w:val="00361630"/>
    <w:rsid w:val="00387030"/>
    <w:rsid w:val="003B5633"/>
    <w:rsid w:val="00412B0F"/>
    <w:rsid w:val="00412CC8"/>
    <w:rsid w:val="00421863"/>
    <w:rsid w:val="0048618D"/>
    <w:rsid w:val="004E0664"/>
    <w:rsid w:val="004F2DFE"/>
    <w:rsid w:val="00506B0C"/>
    <w:rsid w:val="00546F05"/>
    <w:rsid w:val="00562AC2"/>
    <w:rsid w:val="005E5567"/>
    <w:rsid w:val="00600340"/>
    <w:rsid w:val="0060556B"/>
    <w:rsid w:val="0065131C"/>
    <w:rsid w:val="00663BD8"/>
    <w:rsid w:val="0067485C"/>
    <w:rsid w:val="00681EDE"/>
    <w:rsid w:val="00697082"/>
    <w:rsid w:val="006A2579"/>
    <w:rsid w:val="006C2EE7"/>
    <w:rsid w:val="006F627B"/>
    <w:rsid w:val="00700DE6"/>
    <w:rsid w:val="00705A5A"/>
    <w:rsid w:val="007122F4"/>
    <w:rsid w:val="0075440A"/>
    <w:rsid w:val="00764802"/>
    <w:rsid w:val="00766F6C"/>
    <w:rsid w:val="007748F2"/>
    <w:rsid w:val="007773B0"/>
    <w:rsid w:val="007939A6"/>
    <w:rsid w:val="007C1552"/>
    <w:rsid w:val="007C1861"/>
    <w:rsid w:val="007E4653"/>
    <w:rsid w:val="00831860"/>
    <w:rsid w:val="00834A6C"/>
    <w:rsid w:val="00853395"/>
    <w:rsid w:val="00885240"/>
    <w:rsid w:val="008B304E"/>
    <w:rsid w:val="008E345A"/>
    <w:rsid w:val="009226AA"/>
    <w:rsid w:val="009919AB"/>
    <w:rsid w:val="009D32C7"/>
    <w:rsid w:val="009E056B"/>
    <w:rsid w:val="00A267FB"/>
    <w:rsid w:val="00A532BB"/>
    <w:rsid w:val="00A6048A"/>
    <w:rsid w:val="00AB6D58"/>
    <w:rsid w:val="00B020F9"/>
    <w:rsid w:val="00B07159"/>
    <w:rsid w:val="00B30B9B"/>
    <w:rsid w:val="00BC622D"/>
    <w:rsid w:val="00BE47F3"/>
    <w:rsid w:val="00C44D32"/>
    <w:rsid w:val="00C673A0"/>
    <w:rsid w:val="00C7038C"/>
    <w:rsid w:val="00C815AF"/>
    <w:rsid w:val="00CC698D"/>
    <w:rsid w:val="00CE753A"/>
    <w:rsid w:val="00CF6918"/>
    <w:rsid w:val="00D23C2C"/>
    <w:rsid w:val="00D30BF4"/>
    <w:rsid w:val="00D35493"/>
    <w:rsid w:val="00D63FEE"/>
    <w:rsid w:val="00E4219B"/>
    <w:rsid w:val="00E44938"/>
    <w:rsid w:val="00EF1D84"/>
    <w:rsid w:val="00F41F4A"/>
    <w:rsid w:val="00F75714"/>
    <w:rsid w:val="00F7661A"/>
    <w:rsid w:val="00FC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170</Words>
  <Characters>975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Сельсовет</cp:lastModifiedBy>
  <cp:revision>10</cp:revision>
  <cp:lastPrinted>2015-06-23T04:05:00Z</cp:lastPrinted>
  <dcterms:created xsi:type="dcterms:W3CDTF">2015-10-05T07:39:00Z</dcterms:created>
  <dcterms:modified xsi:type="dcterms:W3CDTF">2015-11-19T04:14:00Z</dcterms:modified>
</cp:coreProperties>
</file>